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CCA26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MEDROS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2AC3E494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4D443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EFE7A7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Andrew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  <w:proofErr w:type="gramStart"/>
      <w:r>
        <w:rPr>
          <w:rFonts w:ascii="Times New Roman" w:hAnsi="Times New Roman" w:cs="Times New Roman"/>
          <w:sz w:val="24"/>
          <w:szCs w:val="24"/>
        </w:rPr>
        <w:t>person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96DF4A" w14:textId="77777777" w:rsidR="008E555C" w:rsidRDefault="008E555C" w:rsidP="008E555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port of </w:t>
      </w:r>
      <w:proofErr w:type="gramStart"/>
      <w:r>
        <w:rPr>
          <w:rFonts w:ascii="Times New Roman" w:hAnsi="Times New Roman" w:cs="Times New Roman"/>
          <w:sz w:val="24"/>
          <w:szCs w:val="24"/>
        </w:rPr>
        <w:t>Ipswich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subsidy of wools, hides and woolfells granted to the King at the last Parliament.     (C.F.R. 1399-1405 p.207)</w:t>
      </w:r>
    </w:p>
    <w:p w14:paraId="3C00E9D5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762F4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BE490" w14:textId="77777777" w:rsidR="008E555C" w:rsidRDefault="008E555C" w:rsidP="008E55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32F437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C67D7" w14:textId="77777777" w:rsidR="008E555C" w:rsidRDefault="008E555C" w:rsidP="009139A6">
      <w:r>
        <w:separator/>
      </w:r>
    </w:p>
  </w:endnote>
  <w:endnote w:type="continuationSeparator" w:id="0">
    <w:p w14:paraId="5CEEF4FC" w14:textId="77777777" w:rsidR="008E555C" w:rsidRDefault="008E55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12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C8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56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EEDF0" w14:textId="77777777" w:rsidR="008E555C" w:rsidRDefault="008E555C" w:rsidP="009139A6">
      <w:r>
        <w:separator/>
      </w:r>
    </w:p>
  </w:footnote>
  <w:footnote w:type="continuationSeparator" w:id="0">
    <w:p w14:paraId="3709F60E" w14:textId="77777777" w:rsidR="008E555C" w:rsidRDefault="008E55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BD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25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B4D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55C"/>
    <w:rsid w:val="000666E0"/>
    <w:rsid w:val="002510B7"/>
    <w:rsid w:val="005C130B"/>
    <w:rsid w:val="00826F5C"/>
    <w:rsid w:val="008E55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6F15C"/>
  <w15:chartTrackingRefBased/>
  <w15:docId w15:val="{6AD10170-CC56-45F7-A509-647FABE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2021-06-15T09:02:00Z</dcterms:created>
  <dcterms:modified xsi:type="dcterms:W3CDTF">2021-06-15T09:05:00Z</dcterms:modified>
</cp:coreProperties>
</file>